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08487F18" w:rsidR="00280441" w:rsidRDefault="00280441" w:rsidP="00280441">
      <w:pPr>
        <w:spacing w:before="0" w:after="0" w:line="283" w:lineRule="auto"/>
      </w:pPr>
      <w:r>
        <w:t xml:space="preserve">Tender For: </w:t>
      </w:r>
      <w:r>
        <w:tab/>
      </w:r>
      <w:r>
        <w:tab/>
      </w:r>
      <w:r w:rsidR="2448E403">
        <w:t>Supply</w:t>
      </w:r>
      <w:r w:rsidR="550A853B">
        <w:t>,</w:t>
      </w:r>
      <w:r w:rsidR="2448E403">
        <w:t xml:space="preserve"> Delivery</w:t>
      </w:r>
      <w:r w:rsidR="3764C77F">
        <w:t>, Installation &amp; Commissioning</w:t>
      </w:r>
      <w:r w:rsidR="2448E403">
        <w:t xml:space="preserve"> </w:t>
      </w:r>
      <w:r w:rsidR="4822A7EA">
        <w:t>of an</w:t>
      </w:r>
      <w:r w:rsidR="0CD869A4">
        <w:t xml:space="preserve"> </w:t>
      </w:r>
      <w:r w:rsidR="2448E403">
        <w:t xml:space="preserve">Accelerated Weathering </w:t>
      </w:r>
      <w:r>
        <w:tab/>
      </w:r>
      <w:r>
        <w:tab/>
      </w:r>
      <w:r>
        <w:tab/>
      </w:r>
      <w:r>
        <w:tab/>
      </w:r>
      <w:r w:rsidR="00A44038">
        <w:tab/>
      </w:r>
      <w:r w:rsidR="2448E403">
        <w:t>Tester</w:t>
      </w:r>
    </w:p>
    <w:p w14:paraId="56F71B64" w14:textId="3EFF722A" w:rsidR="00E432B2" w:rsidRDefault="00280441" w:rsidP="411E9162">
      <w:pPr>
        <w:spacing w:before="0" w:after="0" w:line="283" w:lineRule="auto"/>
        <w:rPr>
          <w:highlight w:val="yellow"/>
        </w:rPr>
      </w:pPr>
      <w:r>
        <w:t xml:space="preserve">Tender Ref number: </w:t>
      </w:r>
      <w:r>
        <w:tab/>
      </w:r>
      <w:r w:rsidR="6E5B686A">
        <w:t>2245</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w:t>
            </w:r>
            <w:proofErr w:type="gramStart"/>
            <w:r w:rsidRPr="000F7420">
              <w:rPr>
                <w:rFonts w:ascii="Open Sans" w:eastAsia="Arial" w:hAnsi="Open Sans" w:cs="Open Sans"/>
                <w:sz w:val="19"/>
                <w:szCs w:val="19"/>
              </w:rPr>
              <w:t>e.g.</w:t>
            </w:r>
            <w:proofErr w:type="gramEnd"/>
            <w:r w:rsidRPr="000F7420">
              <w:rPr>
                <w:rFonts w:ascii="Open Sans" w:eastAsia="Arial" w:hAnsi="Open Sans" w:cs="Open Sans"/>
                <w:sz w:val="19"/>
                <w:szCs w:val="19"/>
              </w:rPr>
              <w:t xml:space="preserve">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20804" w14:textId="77777777" w:rsidR="00254888" w:rsidRDefault="00254888" w:rsidP="00BD4076">
      <w:pPr>
        <w:spacing w:before="0" w:after="0" w:line="240" w:lineRule="auto"/>
      </w:pPr>
      <w:r>
        <w:separator/>
      </w:r>
    </w:p>
  </w:endnote>
  <w:endnote w:type="continuationSeparator" w:id="0">
    <w:p w14:paraId="0204B879" w14:textId="77777777" w:rsidR="00254888" w:rsidRDefault="00254888"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5A61C" w14:textId="77777777" w:rsidR="00254888" w:rsidRDefault="00254888" w:rsidP="00BD4076">
      <w:pPr>
        <w:spacing w:before="0" w:after="0" w:line="240" w:lineRule="auto"/>
      </w:pPr>
      <w:r>
        <w:separator/>
      </w:r>
    </w:p>
  </w:footnote>
  <w:footnote w:type="continuationSeparator" w:id="0">
    <w:p w14:paraId="7E0CD6AF" w14:textId="77777777" w:rsidR="00254888" w:rsidRDefault="00254888"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54888"/>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A44038"/>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0B7283DF"/>
    <w:rsid w:val="0CD869A4"/>
    <w:rsid w:val="2448E403"/>
    <w:rsid w:val="3764C77F"/>
    <w:rsid w:val="3D172451"/>
    <w:rsid w:val="411E9162"/>
    <w:rsid w:val="4822A7EA"/>
    <w:rsid w:val="4C2317C2"/>
    <w:rsid w:val="550A853B"/>
    <w:rsid w:val="61CD14AF"/>
    <w:rsid w:val="6E5B6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ABFA3-E2A5-489E-A185-D9AE1E497F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EC593-68A1-4F7E-854B-600776F9B410}">
  <ds:schemaRefs>
    <ds:schemaRef ds:uri="http://schemas.microsoft.com/sharepoint/v3/contenttype/forms"/>
  </ds:schemaRefs>
</ds:datastoreItem>
</file>

<file path=customXml/itemProps3.xml><?xml version="1.0" encoding="utf-8"?>
<ds:datastoreItem xmlns:ds="http://schemas.openxmlformats.org/officeDocument/2006/customXml" ds:itemID="{E32A06FD-5E63-47D1-B792-027297B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0</TotalTime>
  <Pages>4</Pages>
  <Words>746</Words>
  <Characters>4257</Characters>
  <Application>Microsoft Office Word</Application>
  <DocSecurity>0</DocSecurity>
  <Lines>35</Lines>
  <Paragraphs>9</Paragraphs>
  <ScaleCrop>false</ScaleCrop>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7</cp:revision>
  <cp:lastPrinted>2019-04-08T12:19:00Z</cp:lastPrinted>
  <dcterms:created xsi:type="dcterms:W3CDTF">2019-11-15T12:21:00Z</dcterms:created>
  <dcterms:modified xsi:type="dcterms:W3CDTF">2021-09-20T08:42:00Z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